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182E2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BYSSHOP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546ECC6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F62525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FBE5A3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FA59F50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FDDBEFF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F4E4B9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Bysshop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(ibid.)</w:t>
      </w:r>
    </w:p>
    <w:p w14:paraId="75F76DDD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3E9D44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23F56B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As the executors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they made a plaint of debt against </w:t>
      </w:r>
    </w:p>
    <w:p w14:paraId="178B0129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Fayrer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Chelmsford, Essex(q.v.).  (ibid.)</w:t>
      </w:r>
    </w:p>
    <w:p w14:paraId="4AB83BF7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E143CE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F2FDD8" w14:textId="77777777" w:rsidR="00117E76" w:rsidRDefault="00117E76" w:rsidP="00117E7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 2022</w:t>
      </w:r>
    </w:p>
    <w:p w14:paraId="49334C59" w14:textId="12BFC324" w:rsidR="00BA00AB" w:rsidRPr="00117E7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17E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B35E0" w14:textId="77777777" w:rsidR="00117E76" w:rsidRDefault="00117E76" w:rsidP="009139A6">
      <w:r>
        <w:separator/>
      </w:r>
    </w:p>
  </w:endnote>
  <w:endnote w:type="continuationSeparator" w:id="0">
    <w:p w14:paraId="1DCD36A6" w14:textId="77777777" w:rsidR="00117E76" w:rsidRDefault="00117E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DC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2F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0FD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4E0B3" w14:textId="77777777" w:rsidR="00117E76" w:rsidRDefault="00117E76" w:rsidP="009139A6">
      <w:r>
        <w:separator/>
      </w:r>
    </w:p>
  </w:footnote>
  <w:footnote w:type="continuationSeparator" w:id="0">
    <w:p w14:paraId="6C86AD76" w14:textId="77777777" w:rsidR="00117E76" w:rsidRDefault="00117E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EF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790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B1C5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E76"/>
    <w:rsid w:val="000666E0"/>
    <w:rsid w:val="00117E7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97DE6"/>
  <w15:chartTrackingRefBased/>
  <w15:docId w15:val="{7AD4970A-1C35-4492-8EB4-1A6B65611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17E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2022-07-22T20:11:00Z</dcterms:created>
  <dcterms:modified xsi:type="dcterms:W3CDTF">2022-07-22T20:12:00Z</dcterms:modified>
</cp:coreProperties>
</file>